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FE643" w14:textId="77777777" w:rsidR="009B674D" w:rsidRDefault="009B674D" w:rsidP="009B67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BLOME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fl.1455)</w:t>
      </w:r>
    </w:p>
    <w:p w14:paraId="6FB1546E" w14:textId="77777777" w:rsidR="009B674D" w:rsidRDefault="009B674D" w:rsidP="009B67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Blomorton</w:t>
      </w:r>
      <w:proofErr w:type="spellEnd"/>
      <w:r>
        <w:rPr>
          <w:rFonts w:cs="Times New Roman"/>
          <w:szCs w:val="24"/>
        </w:rPr>
        <w:t>, Norfolk.</w:t>
      </w:r>
    </w:p>
    <w:p w14:paraId="0100F3BB" w14:textId="77777777" w:rsidR="009B674D" w:rsidRDefault="009B674D" w:rsidP="009B674D">
      <w:pPr>
        <w:pStyle w:val="NoSpacing"/>
        <w:rPr>
          <w:rFonts w:cs="Times New Roman"/>
          <w:szCs w:val="24"/>
        </w:rPr>
      </w:pPr>
    </w:p>
    <w:p w14:paraId="1C92F27A" w14:textId="77777777" w:rsidR="009B674D" w:rsidRDefault="009B674D" w:rsidP="009B674D">
      <w:pPr>
        <w:pStyle w:val="NoSpacing"/>
        <w:rPr>
          <w:rFonts w:cs="Times New Roman"/>
          <w:szCs w:val="24"/>
        </w:rPr>
      </w:pPr>
    </w:p>
    <w:p w14:paraId="4C6CE5DF" w14:textId="77777777" w:rsidR="009B674D" w:rsidRDefault="009B674D" w:rsidP="009B67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Richard(q.v.).</w:t>
      </w:r>
    </w:p>
    <w:p w14:paraId="08BB8028" w14:textId="77777777" w:rsidR="009B674D" w:rsidRDefault="009B674D" w:rsidP="009B674D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1C303C20" w14:textId="77777777" w:rsidR="009B674D" w:rsidRDefault="009B674D" w:rsidP="009B674D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138-43,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017F56F2" w14:textId="77777777" w:rsidR="009B674D" w:rsidRDefault="009B674D" w:rsidP="009B674D">
      <w:pPr>
        <w:pStyle w:val="NoSpacing"/>
        <w:rPr>
          <w:rFonts w:cs="Times New Roman"/>
          <w:szCs w:val="24"/>
        </w:rPr>
      </w:pPr>
    </w:p>
    <w:p w14:paraId="0D3721B0" w14:textId="77777777" w:rsidR="009B674D" w:rsidRDefault="009B674D" w:rsidP="009B674D">
      <w:pPr>
        <w:pStyle w:val="NoSpacing"/>
        <w:rPr>
          <w:rFonts w:cs="Times New Roman"/>
          <w:szCs w:val="24"/>
        </w:rPr>
      </w:pPr>
    </w:p>
    <w:p w14:paraId="17141104" w14:textId="77777777" w:rsidR="009B674D" w:rsidRDefault="009B674D" w:rsidP="009B67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Sep.1455</w:t>
      </w:r>
      <w:r>
        <w:rPr>
          <w:rFonts w:cs="Times New Roman"/>
          <w:szCs w:val="24"/>
        </w:rPr>
        <w:tab/>
        <w:t xml:space="preserve">He </w:t>
      </w:r>
      <w:proofErr w:type="gramStart"/>
      <w:r>
        <w:rPr>
          <w:rFonts w:cs="Times New Roman"/>
          <w:szCs w:val="24"/>
        </w:rPr>
        <w:t>devised</w:t>
      </w:r>
      <w:proofErr w:type="gramEnd"/>
      <w:r>
        <w:rPr>
          <w:rFonts w:cs="Times New Roman"/>
          <w:szCs w:val="24"/>
        </w:rPr>
        <w:t xml:space="preserve"> Brome Manor, South Walsham, to Richard.   (ibid.)</w:t>
      </w:r>
    </w:p>
    <w:p w14:paraId="77DD8EA5" w14:textId="77777777" w:rsidR="009B674D" w:rsidRDefault="009B674D" w:rsidP="009B674D">
      <w:pPr>
        <w:pStyle w:val="NoSpacing"/>
        <w:rPr>
          <w:rFonts w:cs="Times New Roman"/>
          <w:szCs w:val="24"/>
        </w:rPr>
      </w:pPr>
    </w:p>
    <w:p w14:paraId="09B63D61" w14:textId="77777777" w:rsidR="009B674D" w:rsidRDefault="009B674D" w:rsidP="009B674D">
      <w:pPr>
        <w:pStyle w:val="NoSpacing"/>
        <w:rPr>
          <w:rFonts w:cs="Times New Roman"/>
          <w:szCs w:val="24"/>
        </w:rPr>
      </w:pPr>
    </w:p>
    <w:p w14:paraId="2F5D5DA0" w14:textId="77777777" w:rsidR="009B674D" w:rsidRDefault="009B674D" w:rsidP="009B67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February 2024</w:t>
      </w:r>
    </w:p>
    <w:p w14:paraId="630FC4F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CA4AB" w14:textId="77777777" w:rsidR="009B674D" w:rsidRDefault="009B674D" w:rsidP="009139A6">
      <w:r>
        <w:separator/>
      </w:r>
    </w:p>
  </w:endnote>
  <w:endnote w:type="continuationSeparator" w:id="0">
    <w:p w14:paraId="77A7F850" w14:textId="77777777" w:rsidR="009B674D" w:rsidRDefault="009B67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0C86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E98C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55D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BF58E" w14:textId="77777777" w:rsidR="009B674D" w:rsidRDefault="009B674D" w:rsidP="009139A6">
      <w:r>
        <w:separator/>
      </w:r>
    </w:p>
  </w:footnote>
  <w:footnote w:type="continuationSeparator" w:id="0">
    <w:p w14:paraId="357FC58E" w14:textId="77777777" w:rsidR="009B674D" w:rsidRDefault="009B67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6F8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37E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ED4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74D"/>
    <w:rsid w:val="000666E0"/>
    <w:rsid w:val="002510B7"/>
    <w:rsid w:val="005C130B"/>
    <w:rsid w:val="00826F5C"/>
    <w:rsid w:val="009139A6"/>
    <w:rsid w:val="009448BB"/>
    <w:rsid w:val="00947624"/>
    <w:rsid w:val="009B674D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E8E28"/>
  <w15:chartTrackingRefBased/>
  <w15:docId w15:val="{B890FB2A-9230-4BEA-9853-97B4B93F9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2024-02-14T19:55:00Z</dcterms:created>
  <dcterms:modified xsi:type="dcterms:W3CDTF">2024-02-14T19:55:00Z</dcterms:modified>
</cp:coreProperties>
</file>